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Leigh and Atherton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Leigh and Atherton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Leigh and Atherton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Leigh and Atherton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Leigh and Atherton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Leigh and Atherton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63.9% </w:t>
      </w:r>
      <w:r w:rsidRPr="004747BF">
        <w:rPr>
          <w:rFonts w:ascii="Libre Franklin Light" w:eastAsia="Times New Roman" w:hAnsi="Libre Franklin Light" w:cs="Calibri Light"/>
        </w:rPr>
        <w:t xml:space="preserve">of those respondents classified as PGSI 8+ in Leigh and Atherton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Leigh and Atherton is estimated to be </w:t>
      </w:r>
      <w:r w:rsidRPr="00773DF7">
        <w:rPr>
          <w:rFonts w:ascii="Libre Franklin Light" w:eastAsia="Times New Roman" w:hAnsi="Libre Franklin Light" w:cs="Calibri Light"/>
          <w:b/>
          <w:bCs/>
          <w:color w:val="C45911" w:themeColor="accent2" w:themeShade="BF"/>
        </w:rPr>
        <w:t xml:space="preserve">£2,375,456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Leigh and Atherton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Leigh and Atherton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Leigh and Atherton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Leigh and Atherton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igh and Ather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Leigh and Atherton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igh and Ather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Leigh and Atherton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Leigh and Atherton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igh and Ather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Leigh and Atherton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Leigh and Atherton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Leigh and Atherton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Leigh and Atherton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Leigh and Atherton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Leigh and Atherton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£2,375,456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Leigh and Atherton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£38,692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£800,178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£57,322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£29,557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£1,433,585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£2,375,456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Leigh and Atherton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Leigh and Atherton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Leigh and Atherton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Leigh and Atherton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Leigh and Atherton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Leigh and Atherton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Leigh and Atherton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Leigh and Atherton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Leigh and Atherton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Leigh and Atherton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Leigh and Atherton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Leigh and Atherton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EABCA46-F011-40CF-9F62-0EB917DD9FA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